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248672" w14:textId="77777777" w:rsidR="00201597" w:rsidRDefault="00201597" w:rsidP="002015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UNDREN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A46989B" w14:textId="77777777" w:rsidR="00201597" w:rsidRDefault="00201597" w:rsidP="002015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Starthorpe</w:t>
      </w:r>
      <w:proofErr w:type="spellEnd"/>
      <w:r>
        <w:rPr>
          <w:rFonts w:cs="Times New Roman"/>
          <w:szCs w:val="24"/>
        </w:rPr>
        <w:t>, Nottinghamshire. Husbandman.</w:t>
      </w:r>
    </w:p>
    <w:p w14:paraId="3159604E" w14:textId="77777777" w:rsidR="00201597" w:rsidRDefault="00201597" w:rsidP="00201597">
      <w:pPr>
        <w:pStyle w:val="NoSpacing"/>
        <w:rPr>
          <w:rFonts w:cs="Times New Roman"/>
          <w:szCs w:val="24"/>
        </w:rPr>
      </w:pPr>
    </w:p>
    <w:p w14:paraId="4CD05CB0" w14:textId="77777777" w:rsidR="00201597" w:rsidRDefault="00201597" w:rsidP="00201597">
      <w:pPr>
        <w:pStyle w:val="NoSpacing"/>
        <w:rPr>
          <w:rFonts w:cs="Times New Roman"/>
          <w:szCs w:val="24"/>
        </w:rPr>
      </w:pPr>
    </w:p>
    <w:p w14:paraId="7080A94C" w14:textId="77777777" w:rsidR="00201597" w:rsidRDefault="00201597" w:rsidP="002015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Ralph Savage(q.v.) brought a plaint of debt against him and four others.</w:t>
      </w:r>
    </w:p>
    <w:p w14:paraId="12EBAEE4" w14:textId="77777777" w:rsidR="00201597" w:rsidRDefault="00201597" w:rsidP="002015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76A1120E" w14:textId="77777777" w:rsidR="00201597" w:rsidRDefault="00201597" w:rsidP="00201597">
      <w:pPr>
        <w:pStyle w:val="NoSpacing"/>
        <w:rPr>
          <w:rFonts w:cs="Times New Roman"/>
          <w:szCs w:val="24"/>
        </w:rPr>
      </w:pPr>
    </w:p>
    <w:p w14:paraId="1C3E89E4" w14:textId="77777777" w:rsidR="00201597" w:rsidRDefault="00201597" w:rsidP="00201597">
      <w:pPr>
        <w:pStyle w:val="NoSpacing"/>
        <w:rPr>
          <w:rFonts w:cs="Times New Roman"/>
          <w:szCs w:val="24"/>
        </w:rPr>
      </w:pPr>
    </w:p>
    <w:p w14:paraId="263CAB66" w14:textId="77777777" w:rsidR="00201597" w:rsidRDefault="00201597" w:rsidP="002015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May 2024</w:t>
      </w:r>
    </w:p>
    <w:p w14:paraId="0EFE0FA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8E0941" w14:textId="77777777" w:rsidR="00201597" w:rsidRDefault="00201597" w:rsidP="009139A6">
      <w:r>
        <w:separator/>
      </w:r>
    </w:p>
  </w:endnote>
  <w:endnote w:type="continuationSeparator" w:id="0">
    <w:p w14:paraId="345CFA83" w14:textId="77777777" w:rsidR="00201597" w:rsidRDefault="0020159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4210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5DBC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7C098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DC3826" w14:textId="77777777" w:rsidR="00201597" w:rsidRDefault="00201597" w:rsidP="009139A6">
      <w:r>
        <w:separator/>
      </w:r>
    </w:p>
  </w:footnote>
  <w:footnote w:type="continuationSeparator" w:id="0">
    <w:p w14:paraId="09678460" w14:textId="77777777" w:rsidR="00201597" w:rsidRDefault="0020159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5A02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E9D36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6368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597"/>
    <w:rsid w:val="000666E0"/>
    <w:rsid w:val="001C5947"/>
    <w:rsid w:val="00201597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49AA8"/>
  <w15:chartTrackingRefBased/>
  <w15:docId w15:val="{1621F40D-73DA-4334-A0DE-98AC51974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015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2024-07-04T06:31:00Z</dcterms:created>
  <dcterms:modified xsi:type="dcterms:W3CDTF">2024-07-04T06:31:00Z</dcterms:modified>
</cp:coreProperties>
</file>